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C0678" w14:textId="77777777" w:rsidR="00751027" w:rsidRDefault="00751027" w:rsidP="0075102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Robert LATHUM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fl.1409)</w:t>
      </w:r>
    </w:p>
    <w:p w14:paraId="25A112F2" w14:textId="77777777" w:rsidR="00751027" w:rsidRDefault="00751027" w:rsidP="0075102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Esquire.</w:t>
      </w:r>
    </w:p>
    <w:p w14:paraId="2F60903A" w14:textId="77777777" w:rsidR="00751027" w:rsidRDefault="00751027" w:rsidP="0075102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689D165" w14:textId="77777777" w:rsidR="00751027" w:rsidRDefault="00751027" w:rsidP="0075102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032DEBE" w14:textId="77777777" w:rsidR="00751027" w:rsidRDefault="00751027" w:rsidP="00751027">
      <w:pPr>
        <w:pStyle w:val="NoSpacing"/>
        <w:rPr>
          <w:rFonts w:cs="Times New Roman"/>
          <w:szCs w:val="24"/>
        </w:rPr>
      </w:pPr>
      <w:r>
        <w:rPr>
          <w:rFonts w:cs="Times New Roman"/>
          <w:color w:val="282B30"/>
          <w:szCs w:val="24"/>
          <w:shd w:val="clear" w:color="auto" w:fill="FFFFFF"/>
        </w:rPr>
        <w:t>17 Feb.1409</w:t>
      </w: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szCs w:val="24"/>
        </w:rPr>
        <w:t>He was granted letters of protection prior to going to serve in Berwick Castle</w:t>
      </w:r>
    </w:p>
    <w:p w14:paraId="0A97EAB4" w14:textId="77777777" w:rsidR="00751027" w:rsidRPr="00F55DA0" w:rsidRDefault="00751027" w:rsidP="00751027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and the Scottish March under John of Lancaster, Duke of Bedford(q.v.).  </w:t>
      </w:r>
    </w:p>
    <w:p w14:paraId="0113C067" w14:textId="77777777" w:rsidR="00751027" w:rsidRDefault="00751027" w:rsidP="00751027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>ref. T.N.A. C71/79, m11,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6DC8EE0E" w14:textId="77777777" w:rsidR="00751027" w:rsidRDefault="00751027" w:rsidP="00751027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29 March 2023)</w:t>
      </w:r>
    </w:p>
    <w:p w14:paraId="50618998" w14:textId="77777777" w:rsidR="00751027" w:rsidRDefault="00751027" w:rsidP="0075102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8E870FF" w14:textId="77777777" w:rsidR="00751027" w:rsidRDefault="00751027" w:rsidP="0075102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843CC3E" w14:textId="77777777" w:rsidR="00751027" w:rsidRDefault="00751027" w:rsidP="0075102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10 April 2023</w:t>
      </w:r>
    </w:p>
    <w:p w14:paraId="17EC333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C1E2E" w14:textId="77777777" w:rsidR="00751027" w:rsidRDefault="00751027" w:rsidP="009139A6">
      <w:r>
        <w:separator/>
      </w:r>
    </w:p>
  </w:endnote>
  <w:endnote w:type="continuationSeparator" w:id="0">
    <w:p w14:paraId="6FFBC2F5" w14:textId="77777777" w:rsidR="00751027" w:rsidRDefault="0075102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19BA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9F23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E090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56C77" w14:textId="77777777" w:rsidR="00751027" w:rsidRDefault="00751027" w:rsidP="009139A6">
      <w:r>
        <w:separator/>
      </w:r>
    </w:p>
  </w:footnote>
  <w:footnote w:type="continuationSeparator" w:id="0">
    <w:p w14:paraId="1B47533C" w14:textId="77777777" w:rsidR="00751027" w:rsidRDefault="0075102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B9E5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920D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C651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027"/>
    <w:rsid w:val="000666E0"/>
    <w:rsid w:val="002510B7"/>
    <w:rsid w:val="005C130B"/>
    <w:rsid w:val="00751027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37AAB4"/>
  <w15:chartTrackingRefBased/>
  <w15:docId w15:val="{4090C871-B70E-4E06-A9E2-34BE73A9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2023-05-09T20:09:00Z</dcterms:created>
  <dcterms:modified xsi:type="dcterms:W3CDTF">2023-05-09T20:10:00Z</dcterms:modified>
</cp:coreProperties>
</file>